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13EA8" w14:textId="77777777" w:rsidR="001245E8" w:rsidRDefault="001245E8" w:rsidP="001245E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Richard BARBOUR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fl.1417)</w:t>
      </w:r>
    </w:p>
    <w:p w14:paraId="6D3D6E99" w14:textId="77777777" w:rsidR="001245E8" w:rsidRDefault="001245E8" w:rsidP="001245E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68C8CCEE" w14:textId="77777777" w:rsidR="001245E8" w:rsidRDefault="001245E8" w:rsidP="001245E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A6AAF48" w14:textId="77777777" w:rsidR="001245E8" w:rsidRDefault="001245E8" w:rsidP="001245E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9D361C7" w14:textId="77777777" w:rsidR="001245E8" w:rsidRDefault="001245E8" w:rsidP="001245E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6D5AFC9C" w14:textId="77777777" w:rsidR="001245E8" w:rsidRDefault="001245E8" w:rsidP="001245E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5699ED66" w14:textId="77777777" w:rsidR="001245E8" w:rsidRPr="00065994" w:rsidRDefault="001245E8" w:rsidP="001245E8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7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6A353E4A" w14:textId="77777777" w:rsidR="001245E8" w:rsidRDefault="001245E8" w:rsidP="001245E8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17A38DBA" w14:textId="77777777" w:rsidR="001245E8" w:rsidRDefault="001245E8" w:rsidP="001245E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880E12C" w14:textId="77777777" w:rsidR="001245E8" w:rsidRDefault="001245E8" w:rsidP="001245E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34B5591" w14:textId="77777777" w:rsidR="001245E8" w:rsidRDefault="001245E8" w:rsidP="001245E8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October 2024</w:t>
      </w:r>
    </w:p>
    <w:p w14:paraId="0D8D94D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E0F92" w14:textId="77777777" w:rsidR="001245E8" w:rsidRDefault="001245E8" w:rsidP="009139A6">
      <w:r>
        <w:separator/>
      </w:r>
    </w:p>
  </w:endnote>
  <w:endnote w:type="continuationSeparator" w:id="0">
    <w:p w14:paraId="7A05BA0F" w14:textId="77777777" w:rsidR="001245E8" w:rsidRDefault="001245E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2D7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7983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AD7C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CB056" w14:textId="77777777" w:rsidR="001245E8" w:rsidRDefault="001245E8" w:rsidP="009139A6">
      <w:r>
        <w:separator/>
      </w:r>
    </w:p>
  </w:footnote>
  <w:footnote w:type="continuationSeparator" w:id="0">
    <w:p w14:paraId="4DF65F5C" w14:textId="77777777" w:rsidR="001245E8" w:rsidRDefault="001245E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2A85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59F0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15B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5E8"/>
    <w:rsid w:val="000666E0"/>
    <w:rsid w:val="001245E8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40560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687AA"/>
  <w15:chartTrackingRefBased/>
  <w15:docId w15:val="{0C320774-AD41-4F69-A920-004EDC7BE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2025-01-11T07:40:00Z</dcterms:created>
  <dcterms:modified xsi:type="dcterms:W3CDTF">2025-01-11T07:40:00Z</dcterms:modified>
</cp:coreProperties>
</file>